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9AA" w:rsidRPr="00B259F3" w:rsidRDefault="001739AA" w:rsidP="001A645C">
      <w:pPr>
        <w:pStyle w:val="Default"/>
        <w:jc w:val="center"/>
        <w:rPr>
          <w:color w:val="auto"/>
        </w:rPr>
      </w:pPr>
      <w:r w:rsidRPr="00B259F3">
        <w:rPr>
          <w:color w:val="auto"/>
        </w:rPr>
        <w:t>ВСЕРОССИЙСКАЯ ОЛИМПИАДА ШКОЛЬНИКОВ ПО ФИЗИЧЕСКОЙ КУЛЬТУРЕ</w:t>
      </w:r>
    </w:p>
    <w:p w:rsidR="001739AA" w:rsidRPr="00B259F3" w:rsidRDefault="001739AA" w:rsidP="001A645C">
      <w:pPr>
        <w:pStyle w:val="Default"/>
        <w:jc w:val="center"/>
        <w:rPr>
          <w:color w:val="auto"/>
        </w:rPr>
      </w:pPr>
      <w:r w:rsidRPr="00B259F3">
        <w:rPr>
          <w:b/>
          <w:bCs/>
          <w:color w:val="auto"/>
        </w:rPr>
        <w:t>МУНИЦИПАЛЬНЫЙ ЭТАП</w:t>
      </w:r>
    </w:p>
    <w:p w:rsidR="001739AA" w:rsidRPr="00B259F3" w:rsidRDefault="001739AA" w:rsidP="001A645C">
      <w:pPr>
        <w:jc w:val="center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>Возрастная группа 7-8  класс</w:t>
      </w:r>
    </w:p>
    <w:p w:rsidR="001739AA" w:rsidRPr="00B259F3" w:rsidRDefault="001739AA" w:rsidP="001A645C">
      <w:pPr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259F3">
        <w:rPr>
          <w:rFonts w:ascii="Times New Roman" w:hAnsi="Times New Roman"/>
          <w:b/>
          <w:bCs/>
          <w:i/>
          <w:iCs/>
          <w:sz w:val="24"/>
          <w:szCs w:val="24"/>
        </w:rPr>
        <w:t>Уважаемый участник олимпиады!</w:t>
      </w:r>
    </w:p>
    <w:p w:rsidR="001739AA" w:rsidRPr="00B259F3" w:rsidRDefault="001739AA" w:rsidP="00270FD7">
      <w:pPr>
        <w:pStyle w:val="Default"/>
        <w:ind w:firstLine="708"/>
        <w:jc w:val="both"/>
        <w:rPr>
          <w:color w:val="auto"/>
        </w:rPr>
      </w:pPr>
      <w:r w:rsidRPr="00B259F3">
        <w:rPr>
          <w:color w:val="auto"/>
        </w:rPr>
        <w:t xml:space="preserve">Вам предстоит выполнить теоретические (письменные)  задания. </w:t>
      </w:r>
    </w:p>
    <w:p w:rsidR="001739AA" w:rsidRPr="00B259F3" w:rsidRDefault="001739AA" w:rsidP="00270FD7">
      <w:pPr>
        <w:pStyle w:val="Default"/>
        <w:ind w:firstLine="708"/>
        <w:jc w:val="both"/>
        <w:rPr>
          <w:color w:val="auto"/>
          <w:u w:val="single"/>
        </w:rPr>
      </w:pPr>
      <w:r w:rsidRPr="00B259F3">
        <w:rPr>
          <w:color w:val="auto"/>
        </w:rPr>
        <w:t xml:space="preserve">Время выполнения заданий (теория): </w:t>
      </w:r>
      <w:r w:rsidRPr="00B259F3">
        <w:rPr>
          <w:color w:val="auto"/>
          <w:u w:val="single"/>
        </w:rPr>
        <w:t xml:space="preserve">45 </w:t>
      </w:r>
      <w:r w:rsidRPr="00B259F3">
        <w:rPr>
          <w:color w:val="auto"/>
        </w:rPr>
        <w:t>минут.</w:t>
      </w:r>
    </w:p>
    <w:p w:rsidR="001739AA" w:rsidRPr="00B259F3" w:rsidRDefault="001739AA" w:rsidP="00270FD7">
      <w:pPr>
        <w:pStyle w:val="Default"/>
        <w:ind w:firstLine="708"/>
        <w:jc w:val="both"/>
        <w:rPr>
          <w:color w:val="auto"/>
        </w:rPr>
      </w:pPr>
      <w:r w:rsidRPr="00B259F3">
        <w:rPr>
          <w:color w:val="auto"/>
        </w:rPr>
        <w:t>Выполнение теоретических (письменных) заданий целесообразно организовать следующим образом:</w:t>
      </w:r>
    </w:p>
    <w:p w:rsidR="001739AA" w:rsidRPr="00B259F3" w:rsidRDefault="001739AA" w:rsidP="001A645C">
      <w:pPr>
        <w:autoSpaceDE w:val="0"/>
        <w:autoSpaceDN w:val="0"/>
        <w:adjustRightInd w:val="0"/>
        <w:spacing w:after="60"/>
        <w:jc w:val="both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 xml:space="preserve"> - не спеша, внимательно прочитайте  тестовое задание и определите наиболее верный и полный ответ; напишите букву, соответствующую выбранному Вами ответу;</w:t>
      </w:r>
    </w:p>
    <w:p w:rsidR="001739AA" w:rsidRPr="00B259F3" w:rsidRDefault="001739AA" w:rsidP="001A645C">
      <w:pPr>
        <w:autoSpaceDE w:val="0"/>
        <w:autoSpaceDN w:val="0"/>
        <w:adjustRightInd w:val="0"/>
        <w:spacing w:after="60"/>
        <w:jc w:val="both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 xml:space="preserve"> - отвечая на теоретический вопрос, обдумайте и сформулируйте конкретный ответ только на поставленный вопрос; </w:t>
      </w:r>
    </w:p>
    <w:p w:rsidR="001739AA" w:rsidRPr="00B259F3" w:rsidRDefault="001739AA" w:rsidP="001A645C">
      <w:pPr>
        <w:pStyle w:val="Default"/>
        <w:jc w:val="both"/>
        <w:rPr>
          <w:color w:val="auto"/>
        </w:rPr>
      </w:pPr>
      <w:r w:rsidRPr="00B259F3">
        <w:rPr>
          <w:color w:val="auto"/>
        </w:rPr>
        <w:t xml:space="preserve"> - 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продолжайте, таким образом, работу до завершения выполнения тестовых заданий. Если потребуется корректировка выбранного Вами варианта ответа, то неправильный вариант ответа зачеркните крестиком и рядом напишите новый. </w:t>
      </w:r>
    </w:p>
    <w:p w:rsidR="001739AA" w:rsidRPr="00B259F3" w:rsidRDefault="001739AA" w:rsidP="001A645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 xml:space="preserve"> - после выполнения всех предложенных заданий еще раз удостоверьтесь в правильности выбранных Вами ответов и решений. </w:t>
      </w:r>
    </w:p>
    <w:p w:rsidR="001739AA" w:rsidRPr="00B259F3" w:rsidRDefault="001739AA" w:rsidP="001A645C">
      <w:pPr>
        <w:pStyle w:val="Default"/>
        <w:jc w:val="both"/>
        <w:rPr>
          <w:color w:val="auto"/>
        </w:rPr>
      </w:pPr>
      <w:r w:rsidRPr="00B259F3">
        <w:rPr>
          <w:color w:val="auto"/>
        </w:rPr>
        <w:t xml:space="preserve"> - предупреждаем Вас, что: </w:t>
      </w:r>
    </w:p>
    <w:p w:rsidR="001739AA" w:rsidRPr="00B259F3" w:rsidRDefault="001739AA" w:rsidP="001A645C">
      <w:pPr>
        <w:pStyle w:val="Default"/>
        <w:jc w:val="both"/>
        <w:rPr>
          <w:color w:val="auto"/>
        </w:rPr>
      </w:pPr>
      <w:r w:rsidRPr="00B259F3">
        <w:rPr>
          <w:color w:val="auto"/>
        </w:rPr>
        <w:t xml:space="preserve"> -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 или все ответы; </w:t>
      </w:r>
    </w:p>
    <w:p w:rsidR="001739AA" w:rsidRPr="00B259F3" w:rsidRDefault="001739AA" w:rsidP="001A645C">
      <w:pPr>
        <w:pStyle w:val="Default"/>
        <w:jc w:val="both"/>
        <w:rPr>
          <w:color w:val="auto"/>
        </w:rPr>
      </w:pPr>
      <w:r w:rsidRPr="00B259F3">
        <w:rPr>
          <w:color w:val="auto"/>
        </w:rPr>
        <w:t xml:space="preserve"> -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ответы), или все ответы. </w:t>
      </w:r>
    </w:p>
    <w:p w:rsidR="001739AA" w:rsidRPr="00B259F3" w:rsidRDefault="001739AA" w:rsidP="001A645C">
      <w:pPr>
        <w:pStyle w:val="Default"/>
        <w:jc w:val="both"/>
        <w:rPr>
          <w:color w:val="auto"/>
        </w:rPr>
      </w:pPr>
    </w:p>
    <w:p w:rsidR="001739AA" w:rsidRPr="00B259F3" w:rsidRDefault="001739AA" w:rsidP="00586A4A">
      <w:pPr>
        <w:pStyle w:val="Default"/>
        <w:ind w:firstLine="708"/>
        <w:jc w:val="both"/>
        <w:rPr>
          <w:color w:val="auto"/>
        </w:rPr>
      </w:pPr>
      <w:r w:rsidRPr="00B259F3">
        <w:rPr>
          <w:color w:val="auto"/>
        </w:rPr>
        <w:t xml:space="preserve">Задания олимпиады считаются выполненными, если Вы вовремя сдаете его членам жюри. </w:t>
      </w:r>
    </w:p>
    <w:p w:rsidR="001739AA" w:rsidRPr="00B259F3" w:rsidRDefault="001739AA" w:rsidP="001A645C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739AA" w:rsidRPr="00B259F3" w:rsidRDefault="001739AA" w:rsidP="001A645C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B259F3">
        <w:rPr>
          <w:rFonts w:ascii="Times New Roman" w:hAnsi="Times New Roman"/>
          <w:b/>
          <w:bCs/>
          <w:sz w:val="24"/>
          <w:szCs w:val="24"/>
        </w:rPr>
        <w:t xml:space="preserve">Максимальная оценка – </w:t>
      </w:r>
      <w:r w:rsidRPr="00B259F3">
        <w:rPr>
          <w:rFonts w:ascii="Times New Roman" w:hAnsi="Times New Roman"/>
          <w:b/>
          <w:bCs/>
          <w:sz w:val="24"/>
          <w:szCs w:val="24"/>
          <w:u w:val="single"/>
        </w:rPr>
        <w:t xml:space="preserve">51 </w:t>
      </w:r>
      <w:r w:rsidRPr="00B259F3">
        <w:rPr>
          <w:rFonts w:ascii="Times New Roman" w:hAnsi="Times New Roman"/>
          <w:b/>
          <w:bCs/>
          <w:sz w:val="24"/>
          <w:szCs w:val="24"/>
        </w:rPr>
        <w:t>балл.</w:t>
      </w:r>
    </w:p>
    <w:p w:rsidR="001739AA" w:rsidRPr="00B259F3" w:rsidRDefault="001739AA" w:rsidP="000B2643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739AA" w:rsidRPr="00B259F3" w:rsidRDefault="001739AA" w:rsidP="000B2643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739AA" w:rsidRPr="00B259F3" w:rsidRDefault="001739AA" w:rsidP="000B2643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739AA" w:rsidRPr="00B259F3" w:rsidRDefault="001739AA" w:rsidP="000B2643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739AA" w:rsidRPr="00B259F3" w:rsidRDefault="001739AA" w:rsidP="000B2643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b/>
          <w:sz w:val="24"/>
          <w:szCs w:val="24"/>
        </w:rPr>
        <w:t>Желаем успеха!</w:t>
      </w:r>
    </w:p>
    <w:p w:rsidR="001739AA" w:rsidRPr="00B259F3" w:rsidRDefault="001739AA" w:rsidP="002C057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739AA" w:rsidRPr="00B259F3" w:rsidRDefault="001739AA" w:rsidP="002C057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739AA" w:rsidRPr="00B259F3" w:rsidRDefault="001739AA" w:rsidP="002C057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739AA" w:rsidRDefault="001739AA" w:rsidP="002C057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739AA" w:rsidRPr="00B259F3" w:rsidRDefault="001739AA" w:rsidP="002C057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739AA" w:rsidRPr="00B259F3" w:rsidRDefault="001739AA" w:rsidP="002C057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739AA" w:rsidRPr="00B259F3" w:rsidRDefault="001739AA" w:rsidP="002C057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739AA" w:rsidRPr="00B259F3" w:rsidRDefault="001739AA" w:rsidP="006F4337">
      <w:pPr>
        <w:pStyle w:val="Default"/>
        <w:jc w:val="center"/>
        <w:rPr>
          <w:color w:val="auto"/>
        </w:rPr>
      </w:pPr>
      <w:r w:rsidRPr="00B259F3">
        <w:rPr>
          <w:color w:val="auto"/>
        </w:rPr>
        <w:t>ВСЕРОССИЙСКАЯ ОЛИМПИАДА ШКОЛЬНИКОВ ПО ФИЗИЧЕСКОЙ КУЛЬТУРЕ</w:t>
      </w:r>
    </w:p>
    <w:p w:rsidR="001739AA" w:rsidRPr="00B259F3" w:rsidRDefault="001739AA" w:rsidP="006F4337">
      <w:pPr>
        <w:pStyle w:val="Default"/>
        <w:jc w:val="center"/>
        <w:rPr>
          <w:color w:val="auto"/>
        </w:rPr>
      </w:pPr>
      <w:r w:rsidRPr="00B259F3">
        <w:rPr>
          <w:b/>
          <w:bCs/>
          <w:color w:val="auto"/>
        </w:rPr>
        <w:t>МУНИЦИПАЛЬНЫЙ ЭТАП</w:t>
      </w:r>
    </w:p>
    <w:p w:rsidR="001739AA" w:rsidRPr="00B259F3" w:rsidRDefault="001739AA" w:rsidP="006F43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>7-8  класс</w:t>
      </w:r>
    </w:p>
    <w:p w:rsidR="001739AA" w:rsidRPr="00B259F3" w:rsidRDefault="001739AA" w:rsidP="002C0576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>Какая спортивная дисциплина учреждена Пьером де Кубертеном?</w:t>
      </w:r>
    </w:p>
    <w:p w:rsidR="001739AA" w:rsidRPr="00B259F3" w:rsidRDefault="001739AA" w:rsidP="002C05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>а) хоккей на траве</w:t>
      </w:r>
    </w:p>
    <w:p w:rsidR="001739AA" w:rsidRPr="00B259F3" w:rsidRDefault="001739AA" w:rsidP="002C05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>б) триатлон</w:t>
      </w:r>
    </w:p>
    <w:p w:rsidR="001739AA" w:rsidRPr="00B259F3" w:rsidRDefault="001739AA" w:rsidP="002C05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>в) бадминтон</w:t>
      </w:r>
    </w:p>
    <w:p w:rsidR="001739AA" w:rsidRPr="00B259F3" w:rsidRDefault="001739AA" w:rsidP="002C05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>г) современное пятиборье</w:t>
      </w:r>
    </w:p>
    <w:p w:rsidR="001739AA" w:rsidRPr="00B259F3" w:rsidRDefault="001739AA" w:rsidP="002C05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39AA" w:rsidRPr="00B259F3" w:rsidRDefault="001739AA" w:rsidP="002C0576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>Смысл физической культуры как компонента культуры общества заключается:</w:t>
      </w:r>
    </w:p>
    <w:p w:rsidR="001739AA" w:rsidRPr="00B259F3" w:rsidRDefault="001739AA" w:rsidP="002C05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>а) в укреплении здоровья и воспитании физических качеств людей</w:t>
      </w:r>
    </w:p>
    <w:p w:rsidR="001739AA" w:rsidRPr="00B259F3" w:rsidRDefault="001739AA" w:rsidP="002C05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>б) в обучении двигательным действиями и повышении работоспособности</w:t>
      </w:r>
    </w:p>
    <w:p w:rsidR="001739AA" w:rsidRPr="00B259F3" w:rsidRDefault="001739AA" w:rsidP="002C05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>в) в совершенствовании природных, физических свойств людей</w:t>
      </w:r>
    </w:p>
    <w:p w:rsidR="001739AA" w:rsidRPr="00B259F3" w:rsidRDefault="001739AA" w:rsidP="002C05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>г) в создании специфических духовных ценностей</w:t>
      </w:r>
    </w:p>
    <w:p w:rsidR="001739AA" w:rsidRPr="00B259F3" w:rsidRDefault="001739AA" w:rsidP="002C05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39AA" w:rsidRPr="00B259F3" w:rsidRDefault="001739AA" w:rsidP="002C0576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>Годичный цикл спортивной тренировки делится на следующие  периоды:</w:t>
      </w:r>
    </w:p>
    <w:p w:rsidR="001739AA" w:rsidRPr="00B259F3" w:rsidRDefault="001739AA" w:rsidP="002C05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>а) втягивающий, базовый, восстановительный</w:t>
      </w:r>
    </w:p>
    <w:p w:rsidR="001739AA" w:rsidRPr="00B259F3" w:rsidRDefault="001739AA" w:rsidP="002C05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>б) подготовительный, соревновательный, переходный</w:t>
      </w:r>
    </w:p>
    <w:p w:rsidR="001739AA" w:rsidRPr="00B259F3" w:rsidRDefault="001739AA" w:rsidP="002C05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>в) тренировочный, соревновательный, восстановительный</w:t>
      </w:r>
    </w:p>
    <w:p w:rsidR="001739AA" w:rsidRPr="00B259F3" w:rsidRDefault="001739AA" w:rsidP="002C05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>г) осенний, зимний, весенний, летний</w:t>
      </w:r>
    </w:p>
    <w:p w:rsidR="001739AA" w:rsidRPr="00B259F3" w:rsidRDefault="001739AA" w:rsidP="002C05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39AA" w:rsidRPr="00B259F3" w:rsidRDefault="001739AA" w:rsidP="002C0576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>Физические упражнения, способствующие освоению двигательного действия, называются…</w:t>
      </w:r>
    </w:p>
    <w:p w:rsidR="001739AA" w:rsidRPr="00B259F3" w:rsidRDefault="001739AA" w:rsidP="002C05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>а) целостными.</w:t>
      </w:r>
    </w:p>
    <w:p w:rsidR="001739AA" w:rsidRPr="00B259F3" w:rsidRDefault="001739AA" w:rsidP="002C05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 xml:space="preserve">б) соревновательными. </w:t>
      </w:r>
    </w:p>
    <w:p w:rsidR="001739AA" w:rsidRPr="00B259F3" w:rsidRDefault="001739AA" w:rsidP="002C05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>в) подводящими.</w:t>
      </w:r>
    </w:p>
    <w:p w:rsidR="001739AA" w:rsidRPr="00B259F3" w:rsidRDefault="001739AA" w:rsidP="002C05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>г) подготовительными.</w:t>
      </w:r>
    </w:p>
    <w:p w:rsidR="001739AA" w:rsidRPr="00B259F3" w:rsidRDefault="001739AA" w:rsidP="002C057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>г) пространственно-временные.</w:t>
      </w:r>
    </w:p>
    <w:p w:rsidR="001739AA" w:rsidRPr="00B259F3" w:rsidRDefault="001739AA" w:rsidP="002C057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39AA" w:rsidRPr="00B259F3" w:rsidRDefault="001739AA" w:rsidP="002C057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>5.</w:t>
      </w:r>
      <w:r w:rsidRPr="00B259F3">
        <w:rPr>
          <w:rFonts w:ascii="Times New Roman" w:hAnsi="Times New Roman"/>
          <w:sz w:val="24"/>
          <w:szCs w:val="24"/>
        </w:rPr>
        <w:tab/>
        <w:t>Упражнения, какого вида спорта помогают стать быстрым и выносливым?</w:t>
      </w:r>
    </w:p>
    <w:p w:rsidR="001739AA" w:rsidRPr="00B259F3" w:rsidRDefault="001739AA" w:rsidP="002C057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>а) шахматы</w:t>
      </w:r>
    </w:p>
    <w:p w:rsidR="001739AA" w:rsidRPr="00B259F3" w:rsidRDefault="001739AA" w:rsidP="002C057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 xml:space="preserve"> б) фигурное катание </w:t>
      </w:r>
    </w:p>
    <w:p w:rsidR="001739AA" w:rsidRPr="00B259F3" w:rsidRDefault="001739AA" w:rsidP="002C057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 xml:space="preserve">в) гимнастика </w:t>
      </w:r>
    </w:p>
    <w:p w:rsidR="001739AA" w:rsidRPr="00B259F3" w:rsidRDefault="001739AA" w:rsidP="002C057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>г) лёгкая атлетика</w:t>
      </w:r>
    </w:p>
    <w:p w:rsidR="001739AA" w:rsidRPr="00B259F3" w:rsidRDefault="001739AA" w:rsidP="002C057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39AA" w:rsidRPr="00B259F3" w:rsidRDefault="001739AA" w:rsidP="002C057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>6.</w:t>
      </w:r>
      <w:r w:rsidRPr="00B259F3">
        <w:rPr>
          <w:rFonts w:ascii="Times New Roman" w:hAnsi="Times New Roman"/>
          <w:sz w:val="24"/>
          <w:szCs w:val="24"/>
        </w:rPr>
        <w:tab/>
        <w:t xml:space="preserve"> Что такое режим дня? </w:t>
      </w:r>
    </w:p>
    <w:p w:rsidR="001739AA" w:rsidRPr="00B259F3" w:rsidRDefault="001739AA" w:rsidP="002C057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 xml:space="preserve">а) выполнение поручений учителя </w:t>
      </w:r>
    </w:p>
    <w:p w:rsidR="001739AA" w:rsidRPr="00B259F3" w:rsidRDefault="001739AA" w:rsidP="002C057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>б) подготовка домашних заданий</w:t>
      </w:r>
    </w:p>
    <w:p w:rsidR="001739AA" w:rsidRPr="00B259F3" w:rsidRDefault="001739AA" w:rsidP="002C057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 xml:space="preserve">в) распределение основных дел в течение всего дня </w:t>
      </w:r>
    </w:p>
    <w:p w:rsidR="001739AA" w:rsidRPr="00B259F3" w:rsidRDefault="001739AA" w:rsidP="003115CD">
      <w:pPr>
        <w:tabs>
          <w:tab w:val="left" w:pos="666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>г) завтрак, обед и ужин каждый день в одно и то же время</w:t>
      </w:r>
      <w:r w:rsidRPr="00B259F3">
        <w:rPr>
          <w:rFonts w:ascii="Times New Roman" w:hAnsi="Times New Roman"/>
          <w:sz w:val="24"/>
          <w:szCs w:val="24"/>
        </w:rPr>
        <w:tab/>
      </w:r>
    </w:p>
    <w:p w:rsidR="001739AA" w:rsidRPr="00B259F3" w:rsidRDefault="001739AA" w:rsidP="003115CD">
      <w:pPr>
        <w:tabs>
          <w:tab w:val="left" w:pos="666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39AA" w:rsidRPr="00B259F3" w:rsidRDefault="001739AA" w:rsidP="002C057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>7.</w:t>
      </w:r>
      <w:r w:rsidRPr="00B259F3">
        <w:rPr>
          <w:rFonts w:ascii="Times New Roman" w:hAnsi="Times New Roman"/>
          <w:sz w:val="24"/>
          <w:szCs w:val="24"/>
        </w:rPr>
        <w:tab/>
        <w:t xml:space="preserve"> Под осанкой понимается...</w:t>
      </w:r>
    </w:p>
    <w:p w:rsidR="001739AA" w:rsidRPr="00B259F3" w:rsidRDefault="001739AA" w:rsidP="002C057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 xml:space="preserve">а) привычное положение тела, когда человек сидит, стоит и передвигается; б) силуэт человека; </w:t>
      </w:r>
    </w:p>
    <w:p w:rsidR="001739AA" w:rsidRPr="00B259F3" w:rsidRDefault="001739AA" w:rsidP="002C057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 xml:space="preserve">в) привычка к определённым позам; </w:t>
      </w:r>
    </w:p>
    <w:p w:rsidR="001739AA" w:rsidRPr="00B259F3" w:rsidRDefault="001739AA" w:rsidP="002C057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 xml:space="preserve">г) качество позвоночника, обеспечивающее хорошее самочувствие и настроение </w:t>
      </w:r>
    </w:p>
    <w:p w:rsidR="001739AA" w:rsidRPr="00B259F3" w:rsidRDefault="001739AA" w:rsidP="002C057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39AA" w:rsidRPr="00B259F3" w:rsidRDefault="001739AA" w:rsidP="002C057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>8.</w:t>
      </w:r>
      <w:r w:rsidRPr="00B259F3">
        <w:rPr>
          <w:rFonts w:ascii="Times New Roman" w:hAnsi="Times New Roman"/>
          <w:sz w:val="24"/>
          <w:szCs w:val="24"/>
        </w:rPr>
        <w:tab/>
        <w:t xml:space="preserve"> Что может являться причиной травматизма во время занятий на гимнастических снарядах? </w:t>
      </w:r>
    </w:p>
    <w:p w:rsidR="001739AA" w:rsidRPr="00B259F3" w:rsidRDefault="001739AA" w:rsidP="002C057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>а) выполнение упражнений без страховки</w:t>
      </w:r>
    </w:p>
    <w:p w:rsidR="001739AA" w:rsidRPr="00B259F3" w:rsidRDefault="001739AA" w:rsidP="002C057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 xml:space="preserve">б) выполнение упражнений на самодельной перекладине </w:t>
      </w:r>
    </w:p>
    <w:p w:rsidR="001739AA" w:rsidRPr="00B259F3" w:rsidRDefault="001739AA" w:rsidP="002C057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 xml:space="preserve">в) выполнение упражнений без присутствия врача </w:t>
      </w:r>
    </w:p>
    <w:p w:rsidR="001739AA" w:rsidRPr="00B259F3" w:rsidRDefault="001739AA" w:rsidP="002C057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 xml:space="preserve">г) выполнение упражнения без присутствия товарища </w:t>
      </w:r>
    </w:p>
    <w:p w:rsidR="001739AA" w:rsidRDefault="001739AA" w:rsidP="002C057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39AA" w:rsidRPr="00B259F3" w:rsidRDefault="001739AA" w:rsidP="002C057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Pr="00B259F3">
        <w:rPr>
          <w:rFonts w:ascii="Times New Roman" w:hAnsi="Times New Roman"/>
          <w:sz w:val="24"/>
          <w:szCs w:val="24"/>
        </w:rPr>
        <w:t xml:space="preserve">Что делать при ушибе? </w:t>
      </w:r>
    </w:p>
    <w:p w:rsidR="001739AA" w:rsidRPr="00B259F3" w:rsidRDefault="001739AA" w:rsidP="002C057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>а) намазать ушибленное место мазью;</w:t>
      </w:r>
    </w:p>
    <w:p w:rsidR="001739AA" w:rsidRPr="00B259F3" w:rsidRDefault="001739AA" w:rsidP="002C057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 xml:space="preserve">б) положить холодный компресс; </w:t>
      </w:r>
    </w:p>
    <w:p w:rsidR="001739AA" w:rsidRPr="00B259F3" w:rsidRDefault="001739AA" w:rsidP="002C057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 xml:space="preserve">в) перевязать ушибленное место бинтом; </w:t>
      </w:r>
    </w:p>
    <w:p w:rsidR="001739AA" w:rsidRPr="00B259F3" w:rsidRDefault="001739AA" w:rsidP="002C057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 xml:space="preserve">г) намазать ушибленное место йодом. </w:t>
      </w:r>
    </w:p>
    <w:p w:rsidR="001739AA" w:rsidRDefault="001739AA" w:rsidP="002C057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39AA" w:rsidRPr="00B259F3" w:rsidRDefault="001739AA" w:rsidP="002C057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 w:rsidRPr="00B259F3">
        <w:rPr>
          <w:rFonts w:ascii="Times New Roman" w:hAnsi="Times New Roman"/>
          <w:sz w:val="24"/>
          <w:szCs w:val="24"/>
        </w:rPr>
        <w:t xml:space="preserve">Физкультминутка это...? </w:t>
      </w:r>
    </w:p>
    <w:p w:rsidR="001739AA" w:rsidRPr="00B259F3" w:rsidRDefault="001739AA" w:rsidP="002C057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 xml:space="preserve">а) способ преодоления утомления; </w:t>
      </w:r>
    </w:p>
    <w:p w:rsidR="001739AA" w:rsidRPr="00B259F3" w:rsidRDefault="001739AA" w:rsidP="002C057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 xml:space="preserve">б) возможность прервать урок; </w:t>
      </w:r>
    </w:p>
    <w:p w:rsidR="001739AA" w:rsidRPr="00B259F3" w:rsidRDefault="001739AA" w:rsidP="002C057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 xml:space="preserve">в) время для общения с одноклассниками; </w:t>
      </w:r>
    </w:p>
    <w:p w:rsidR="001739AA" w:rsidRPr="00B259F3" w:rsidRDefault="001739AA" w:rsidP="002C057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 xml:space="preserve">г) спортивный праздник. </w:t>
      </w:r>
    </w:p>
    <w:p w:rsidR="001739AA" w:rsidRPr="00B259F3" w:rsidRDefault="001739AA" w:rsidP="002C057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39AA" w:rsidRPr="00B259F3" w:rsidRDefault="001739AA" w:rsidP="002C0576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 xml:space="preserve">11. </w:t>
      </w:r>
      <w:r w:rsidRPr="00B259F3">
        <w:rPr>
          <w:rFonts w:ascii="Times New Roman" w:hAnsi="Times New Roman"/>
          <w:sz w:val="24"/>
          <w:szCs w:val="24"/>
        </w:rPr>
        <w:tab/>
        <w:t>Что не относится к легкой атлетике?</w:t>
      </w:r>
    </w:p>
    <w:p w:rsidR="001739AA" w:rsidRPr="00B259F3" w:rsidRDefault="001739AA" w:rsidP="002C0576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 xml:space="preserve">а) ходьба; </w:t>
      </w:r>
      <w:r w:rsidRPr="00B259F3">
        <w:rPr>
          <w:rFonts w:ascii="Times New Roman" w:hAnsi="Times New Roman"/>
          <w:sz w:val="24"/>
          <w:szCs w:val="24"/>
        </w:rPr>
        <w:tab/>
        <w:t>б) бег;</w:t>
      </w:r>
      <w:r w:rsidRPr="00B259F3">
        <w:rPr>
          <w:rFonts w:ascii="Times New Roman" w:hAnsi="Times New Roman"/>
          <w:sz w:val="24"/>
          <w:szCs w:val="24"/>
        </w:rPr>
        <w:tab/>
      </w:r>
      <w:r w:rsidRPr="00B259F3">
        <w:rPr>
          <w:rFonts w:ascii="Times New Roman" w:hAnsi="Times New Roman"/>
          <w:sz w:val="24"/>
          <w:szCs w:val="24"/>
        </w:rPr>
        <w:tab/>
        <w:t>в) равновесие;</w:t>
      </w:r>
      <w:r w:rsidRPr="00B259F3">
        <w:rPr>
          <w:rFonts w:ascii="Times New Roman" w:hAnsi="Times New Roman"/>
          <w:sz w:val="24"/>
          <w:szCs w:val="24"/>
        </w:rPr>
        <w:tab/>
        <w:t>г) прыжки.</w:t>
      </w:r>
      <w:r w:rsidRPr="00B259F3">
        <w:rPr>
          <w:rFonts w:ascii="Times New Roman" w:hAnsi="Times New Roman"/>
          <w:sz w:val="24"/>
          <w:szCs w:val="24"/>
        </w:rPr>
        <w:tab/>
        <w:t xml:space="preserve"> д) метание.</w:t>
      </w:r>
    </w:p>
    <w:p w:rsidR="001739AA" w:rsidRPr="00B259F3" w:rsidRDefault="001739AA" w:rsidP="002C0576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1739AA" w:rsidRPr="00B259F3" w:rsidRDefault="001739AA" w:rsidP="002C05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>12.</w:t>
      </w:r>
      <w:r w:rsidRPr="00B259F3">
        <w:rPr>
          <w:rFonts w:ascii="Times New Roman" w:hAnsi="Times New Roman"/>
          <w:sz w:val="24"/>
          <w:szCs w:val="24"/>
        </w:rPr>
        <w:tab/>
        <w:t xml:space="preserve"> Когда можно производить метание?</w:t>
      </w:r>
    </w:p>
    <w:p w:rsidR="001739AA" w:rsidRPr="00B259F3" w:rsidRDefault="001739AA" w:rsidP="002C0576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>а) с разрешения учителя;</w:t>
      </w:r>
      <w:r w:rsidRPr="00B259F3">
        <w:rPr>
          <w:rFonts w:ascii="Times New Roman" w:hAnsi="Times New Roman"/>
          <w:sz w:val="24"/>
          <w:szCs w:val="24"/>
        </w:rPr>
        <w:tab/>
        <w:t>б) после сбора инвентаря;</w:t>
      </w:r>
      <w:r w:rsidRPr="00B259F3">
        <w:rPr>
          <w:rFonts w:ascii="Times New Roman" w:hAnsi="Times New Roman"/>
          <w:sz w:val="24"/>
          <w:szCs w:val="24"/>
        </w:rPr>
        <w:tab/>
        <w:t xml:space="preserve"> в) по желанию.</w:t>
      </w:r>
    </w:p>
    <w:p w:rsidR="001739AA" w:rsidRPr="00B259F3" w:rsidRDefault="001739AA" w:rsidP="002C0576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1739AA" w:rsidRPr="00B259F3" w:rsidRDefault="001739AA" w:rsidP="002C057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 xml:space="preserve">13. </w:t>
      </w:r>
      <w:r w:rsidRPr="00B259F3">
        <w:rPr>
          <w:rFonts w:ascii="Times New Roman" w:hAnsi="Times New Roman"/>
          <w:sz w:val="24"/>
          <w:szCs w:val="24"/>
        </w:rPr>
        <w:tab/>
        <w:t>На каких дистанциях применяется низкий старт:</w:t>
      </w:r>
    </w:p>
    <w:p w:rsidR="001739AA" w:rsidRPr="00B259F3" w:rsidRDefault="001739AA" w:rsidP="002C0576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>а) на коротких;</w:t>
      </w:r>
      <w:r w:rsidRPr="00B259F3">
        <w:rPr>
          <w:rFonts w:ascii="Times New Roman" w:hAnsi="Times New Roman"/>
          <w:sz w:val="24"/>
          <w:szCs w:val="24"/>
        </w:rPr>
        <w:tab/>
        <w:t>б) на длинных;</w:t>
      </w:r>
      <w:r w:rsidRPr="00B259F3">
        <w:rPr>
          <w:rFonts w:ascii="Times New Roman" w:hAnsi="Times New Roman"/>
          <w:sz w:val="24"/>
          <w:szCs w:val="24"/>
        </w:rPr>
        <w:tab/>
        <w:t>в) на средних.</w:t>
      </w:r>
    </w:p>
    <w:p w:rsidR="001739AA" w:rsidRPr="00B259F3" w:rsidRDefault="001739AA" w:rsidP="002C0576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1739AA" w:rsidRPr="00B259F3" w:rsidRDefault="001739AA" w:rsidP="002C057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 xml:space="preserve">14. </w:t>
      </w:r>
      <w:r w:rsidRPr="00B259F3">
        <w:rPr>
          <w:rFonts w:ascii="Times New Roman" w:hAnsi="Times New Roman"/>
          <w:sz w:val="24"/>
          <w:szCs w:val="24"/>
        </w:rPr>
        <w:tab/>
        <w:t>Какое физическое качество развивается при беге на длинные дистанции:</w:t>
      </w:r>
    </w:p>
    <w:p w:rsidR="001739AA" w:rsidRPr="00B259F3" w:rsidRDefault="001739AA" w:rsidP="002C0576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>а) выносливость;</w:t>
      </w:r>
      <w:r w:rsidRPr="00B259F3">
        <w:rPr>
          <w:rFonts w:ascii="Times New Roman" w:hAnsi="Times New Roman"/>
          <w:sz w:val="24"/>
          <w:szCs w:val="24"/>
        </w:rPr>
        <w:tab/>
        <w:t>б) гибкость;</w:t>
      </w:r>
      <w:r w:rsidRPr="00B259F3">
        <w:rPr>
          <w:rFonts w:ascii="Times New Roman" w:hAnsi="Times New Roman"/>
          <w:sz w:val="24"/>
          <w:szCs w:val="24"/>
        </w:rPr>
        <w:tab/>
        <w:t>в) сила;</w:t>
      </w:r>
      <w:r w:rsidRPr="00B259F3">
        <w:rPr>
          <w:rFonts w:ascii="Times New Roman" w:hAnsi="Times New Roman"/>
          <w:sz w:val="24"/>
          <w:szCs w:val="24"/>
        </w:rPr>
        <w:tab/>
        <w:t xml:space="preserve"> г) быстрота.</w:t>
      </w:r>
    </w:p>
    <w:p w:rsidR="001739AA" w:rsidRPr="00B259F3" w:rsidRDefault="001739AA" w:rsidP="002C0576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1739AA" w:rsidRPr="00B259F3" w:rsidRDefault="001739AA" w:rsidP="002C057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 xml:space="preserve">15. </w:t>
      </w:r>
      <w:r w:rsidRPr="00B259F3">
        <w:rPr>
          <w:rFonts w:ascii="Times New Roman" w:hAnsi="Times New Roman"/>
          <w:sz w:val="24"/>
          <w:szCs w:val="24"/>
        </w:rPr>
        <w:tab/>
        <w:t>Какие физические качества развиваются на уроках легкой атлетики?</w:t>
      </w:r>
    </w:p>
    <w:p w:rsidR="001739AA" w:rsidRDefault="001739AA" w:rsidP="002C0576">
      <w:pPr>
        <w:pStyle w:val="ListParagraph"/>
      </w:pPr>
      <w:r w:rsidRPr="00B259F3">
        <w:t>а) гибкость;</w:t>
      </w:r>
      <w:r w:rsidRPr="00B259F3">
        <w:tab/>
      </w:r>
    </w:p>
    <w:p w:rsidR="001739AA" w:rsidRDefault="001739AA" w:rsidP="002C0576">
      <w:pPr>
        <w:pStyle w:val="ListParagraph"/>
      </w:pPr>
      <w:r w:rsidRPr="00B259F3">
        <w:t>б) быстрота;</w:t>
      </w:r>
      <w:r w:rsidRPr="00B259F3">
        <w:tab/>
      </w:r>
    </w:p>
    <w:p w:rsidR="001739AA" w:rsidRDefault="001739AA" w:rsidP="002C0576">
      <w:pPr>
        <w:pStyle w:val="ListParagraph"/>
      </w:pPr>
      <w:r w:rsidRPr="00B259F3">
        <w:t>в) выносливость;</w:t>
      </w:r>
      <w:r w:rsidRPr="00B259F3">
        <w:tab/>
      </w:r>
    </w:p>
    <w:p w:rsidR="001739AA" w:rsidRPr="00B259F3" w:rsidRDefault="001739AA" w:rsidP="002C0576">
      <w:pPr>
        <w:pStyle w:val="ListParagraph"/>
      </w:pPr>
      <w:r w:rsidRPr="00B259F3">
        <w:t>г) ловкость</w:t>
      </w:r>
    </w:p>
    <w:p w:rsidR="001739AA" w:rsidRPr="00B259F3" w:rsidRDefault="001739AA" w:rsidP="002C0576">
      <w:pPr>
        <w:pStyle w:val="ListParagraph"/>
      </w:pPr>
    </w:p>
    <w:p w:rsidR="001739AA" w:rsidRPr="00B259F3" w:rsidRDefault="001739AA" w:rsidP="002C057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 xml:space="preserve">16. </w:t>
      </w:r>
      <w:r w:rsidRPr="00B259F3">
        <w:rPr>
          <w:rFonts w:ascii="Times New Roman" w:hAnsi="Times New Roman"/>
          <w:sz w:val="24"/>
          <w:szCs w:val="24"/>
        </w:rPr>
        <w:tab/>
        <w:t>С чего необходимо начинать закаливание?</w:t>
      </w:r>
    </w:p>
    <w:p w:rsidR="001739AA" w:rsidRPr="00B259F3" w:rsidRDefault="001739AA" w:rsidP="00945933">
      <w:pPr>
        <w:pStyle w:val="ListParagraph"/>
        <w:ind w:left="0" w:firstLine="720"/>
      </w:pPr>
      <w:r w:rsidRPr="00B259F3">
        <w:t>а) обливание холодной водой;</w:t>
      </w:r>
      <w:r w:rsidRPr="00B259F3">
        <w:tab/>
        <w:t>б) обтирание;</w:t>
      </w:r>
      <w:r w:rsidRPr="00B259F3">
        <w:tab/>
      </w:r>
      <w:r w:rsidRPr="00B259F3">
        <w:tab/>
        <w:t xml:space="preserve"> </w:t>
      </w:r>
    </w:p>
    <w:p w:rsidR="001739AA" w:rsidRPr="00B259F3" w:rsidRDefault="001739AA" w:rsidP="00945933">
      <w:pPr>
        <w:pStyle w:val="ListParagraph"/>
        <w:ind w:left="0" w:firstLine="720"/>
      </w:pPr>
      <w:r w:rsidRPr="00B259F3">
        <w:t>в) сон при открытой форточке; г) купание в холодной воде.</w:t>
      </w:r>
    </w:p>
    <w:p w:rsidR="001739AA" w:rsidRPr="00B259F3" w:rsidRDefault="001739AA" w:rsidP="00945933">
      <w:pPr>
        <w:pStyle w:val="ListParagraph"/>
        <w:ind w:left="0" w:firstLine="720"/>
      </w:pPr>
    </w:p>
    <w:p w:rsidR="001739AA" w:rsidRPr="00B259F3" w:rsidRDefault="001739AA" w:rsidP="002C057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 xml:space="preserve">17. </w:t>
      </w:r>
      <w:r w:rsidRPr="00B259F3">
        <w:rPr>
          <w:rFonts w:ascii="Times New Roman" w:hAnsi="Times New Roman"/>
          <w:sz w:val="24"/>
          <w:szCs w:val="24"/>
        </w:rPr>
        <w:tab/>
        <w:t>Здоровый образ жизни – это способ жизнедеятельности, направленный на…</w:t>
      </w:r>
    </w:p>
    <w:p w:rsidR="001739AA" w:rsidRPr="00B259F3" w:rsidRDefault="001739AA" w:rsidP="0094593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>а) развитие физических качеств людей;</w:t>
      </w:r>
    </w:p>
    <w:p w:rsidR="001739AA" w:rsidRPr="00B259F3" w:rsidRDefault="001739AA" w:rsidP="0094593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>б) поддержание высокой работоспособности людей;</w:t>
      </w:r>
    </w:p>
    <w:p w:rsidR="001739AA" w:rsidRPr="00B259F3" w:rsidRDefault="001739AA" w:rsidP="0094593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>в) сохранение и улучшение здоровья людей;</w:t>
      </w:r>
    </w:p>
    <w:p w:rsidR="001739AA" w:rsidRPr="00B259F3" w:rsidRDefault="001739AA" w:rsidP="0094593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>г) подготовку к профессиональной деятельности.</w:t>
      </w:r>
    </w:p>
    <w:p w:rsidR="001739AA" w:rsidRPr="00B259F3" w:rsidRDefault="001739AA" w:rsidP="009459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39AA" w:rsidRPr="00B259F3" w:rsidRDefault="001739AA" w:rsidP="002C05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>18.</w:t>
      </w:r>
      <w:r w:rsidRPr="00B259F3">
        <w:rPr>
          <w:rFonts w:ascii="Times New Roman" w:hAnsi="Times New Roman"/>
          <w:sz w:val="24"/>
          <w:szCs w:val="24"/>
        </w:rPr>
        <w:tab/>
        <w:t xml:space="preserve"> Столицей летних Олимпийских игр 2024 года является …</w:t>
      </w:r>
    </w:p>
    <w:p w:rsidR="001739AA" w:rsidRPr="00B259F3" w:rsidRDefault="001739AA" w:rsidP="002C0576">
      <w:pPr>
        <w:pStyle w:val="NormalWeb"/>
        <w:shd w:val="clear" w:color="auto" w:fill="FFFFFF"/>
        <w:spacing w:before="0" w:beforeAutospacing="0" w:after="0" w:afterAutospacing="0"/>
        <w:jc w:val="both"/>
      </w:pPr>
    </w:p>
    <w:p w:rsidR="001739AA" w:rsidRPr="00B259F3" w:rsidRDefault="001739AA" w:rsidP="002C0576">
      <w:pPr>
        <w:pStyle w:val="NormalWeb"/>
        <w:shd w:val="clear" w:color="auto" w:fill="FFFFFF"/>
        <w:spacing w:before="0" w:beforeAutospacing="0" w:after="0" w:afterAutospacing="0"/>
        <w:jc w:val="both"/>
      </w:pPr>
      <w:r w:rsidRPr="00B259F3">
        <w:t>19.</w:t>
      </w:r>
      <w:r w:rsidRPr="00B259F3">
        <w:tab/>
        <w:t>Программа физкультурной подготовки населения для различных возрастных групп населения называется …</w:t>
      </w:r>
    </w:p>
    <w:p w:rsidR="001739AA" w:rsidRPr="00B259F3" w:rsidRDefault="001739AA" w:rsidP="002C0576">
      <w:pPr>
        <w:pStyle w:val="NormalWeb"/>
        <w:shd w:val="clear" w:color="auto" w:fill="FFFFFF"/>
        <w:spacing w:before="0" w:beforeAutospacing="0" w:after="0" w:afterAutospacing="0"/>
        <w:jc w:val="both"/>
      </w:pPr>
    </w:p>
    <w:p w:rsidR="001739AA" w:rsidRPr="00B259F3" w:rsidRDefault="001739AA" w:rsidP="002C0576">
      <w:pPr>
        <w:pStyle w:val="NormalWeb"/>
        <w:shd w:val="clear" w:color="auto" w:fill="FFFFFF"/>
        <w:spacing w:before="0" w:beforeAutospacing="0" w:after="0" w:afterAutospacing="0"/>
        <w:jc w:val="both"/>
      </w:pPr>
      <w:r w:rsidRPr="00B259F3">
        <w:t>20.</w:t>
      </w:r>
      <w:r w:rsidRPr="00B259F3">
        <w:tab/>
        <w:t>К каким характеристикам техники движений относятся положение тела, амплитуда, траектория ?</w:t>
      </w:r>
    </w:p>
    <w:p w:rsidR="001739AA" w:rsidRPr="00B259F3" w:rsidRDefault="001739AA" w:rsidP="002C057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39AA" w:rsidRPr="00B259F3" w:rsidRDefault="001739AA" w:rsidP="002C057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>21.</w:t>
      </w:r>
      <w:r w:rsidRPr="00B259F3">
        <w:rPr>
          <w:rFonts w:ascii="Times New Roman" w:hAnsi="Times New Roman"/>
          <w:sz w:val="24"/>
          <w:szCs w:val="24"/>
        </w:rPr>
        <w:tab/>
        <w:t>Виды двигательной активности, благотворно воздействующие на физическое состояние и развитие человека, принято называть...</w:t>
      </w:r>
    </w:p>
    <w:p w:rsidR="001739AA" w:rsidRPr="00B259F3" w:rsidRDefault="001739AA" w:rsidP="002C057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739AA" w:rsidRPr="00B259F3" w:rsidRDefault="001739AA" w:rsidP="002C05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>22. Установите соответствие между техническими приёмами баскетболиста и способами их выполнения.</w:t>
      </w:r>
    </w:p>
    <w:tbl>
      <w:tblPr>
        <w:tblW w:w="0" w:type="auto"/>
        <w:tblInd w:w="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10"/>
        <w:gridCol w:w="3828"/>
      </w:tblGrid>
      <w:tr w:rsidR="001739AA" w:rsidRPr="00B259F3" w:rsidTr="002347C5">
        <w:tc>
          <w:tcPr>
            <w:tcW w:w="3510" w:type="dxa"/>
          </w:tcPr>
          <w:p w:rsidR="001739AA" w:rsidRPr="00B259F3" w:rsidRDefault="001739AA" w:rsidP="002347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59F3">
              <w:rPr>
                <w:rFonts w:ascii="Times New Roman" w:hAnsi="Times New Roman"/>
                <w:sz w:val="24"/>
                <w:szCs w:val="24"/>
              </w:rPr>
              <w:t>Технический приём</w:t>
            </w:r>
          </w:p>
        </w:tc>
        <w:tc>
          <w:tcPr>
            <w:tcW w:w="3828" w:type="dxa"/>
          </w:tcPr>
          <w:p w:rsidR="001739AA" w:rsidRPr="00B259F3" w:rsidRDefault="001739AA" w:rsidP="002347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59F3">
              <w:rPr>
                <w:rFonts w:ascii="Times New Roman" w:hAnsi="Times New Roman"/>
                <w:sz w:val="24"/>
                <w:szCs w:val="24"/>
              </w:rPr>
              <w:t>Способ выполнения</w:t>
            </w:r>
          </w:p>
        </w:tc>
      </w:tr>
      <w:tr w:rsidR="001739AA" w:rsidRPr="00B259F3" w:rsidTr="002347C5">
        <w:tc>
          <w:tcPr>
            <w:tcW w:w="3510" w:type="dxa"/>
          </w:tcPr>
          <w:p w:rsidR="001739AA" w:rsidRPr="00B259F3" w:rsidRDefault="001739AA" w:rsidP="002347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59F3">
              <w:rPr>
                <w:rFonts w:ascii="Times New Roman" w:hAnsi="Times New Roman"/>
                <w:sz w:val="24"/>
                <w:szCs w:val="24"/>
              </w:rPr>
              <w:t xml:space="preserve"> 1) ведение </w:t>
            </w:r>
          </w:p>
        </w:tc>
        <w:tc>
          <w:tcPr>
            <w:tcW w:w="3828" w:type="dxa"/>
          </w:tcPr>
          <w:p w:rsidR="001739AA" w:rsidRPr="00B259F3" w:rsidRDefault="001739AA" w:rsidP="002347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59F3">
              <w:rPr>
                <w:rFonts w:ascii="Times New Roman" w:hAnsi="Times New Roman"/>
                <w:sz w:val="24"/>
                <w:szCs w:val="24"/>
              </w:rPr>
              <w:t xml:space="preserve"> А) двумя шагами</w:t>
            </w:r>
          </w:p>
        </w:tc>
      </w:tr>
      <w:tr w:rsidR="001739AA" w:rsidRPr="00B259F3" w:rsidTr="002347C5">
        <w:tc>
          <w:tcPr>
            <w:tcW w:w="3510" w:type="dxa"/>
          </w:tcPr>
          <w:p w:rsidR="001739AA" w:rsidRPr="00B259F3" w:rsidRDefault="001739AA" w:rsidP="002347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59F3">
              <w:rPr>
                <w:rFonts w:ascii="Times New Roman" w:hAnsi="Times New Roman"/>
                <w:sz w:val="24"/>
                <w:szCs w:val="24"/>
              </w:rPr>
              <w:t xml:space="preserve"> 2) остановка</w:t>
            </w:r>
          </w:p>
        </w:tc>
        <w:tc>
          <w:tcPr>
            <w:tcW w:w="3828" w:type="dxa"/>
          </w:tcPr>
          <w:p w:rsidR="001739AA" w:rsidRPr="00B259F3" w:rsidRDefault="001739AA" w:rsidP="002347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59F3">
              <w:rPr>
                <w:rFonts w:ascii="Times New Roman" w:hAnsi="Times New Roman"/>
                <w:sz w:val="24"/>
                <w:szCs w:val="24"/>
              </w:rPr>
              <w:t xml:space="preserve"> Б) двумя руками</w:t>
            </w:r>
          </w:p>
        </w:tc>
      </w:tr>
      <w:tr w:rsidR="001739AA" w:rsidRPr="00B259F3" w:rsidTr="002347C5">
        <w:tc>
          <w:tcPr>
            <w:tcW w:w="3510" w:type="dxa"/>
          </w:tcPr>
          <w:p w:rsidR="001739AA" w:rsidRPr="00B259F3" w:rsidRDefault="001739AA" w:rsidP="002347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59F3">
              <w:rPr>
                <w:rFonts w:ascii="Times New Roman" w:hAnsi="Times New Roman"/>
                <w:sz w:val="24"/>
                <w:szCs w:val="24"/>
              </w:rPr>
              <w:t xml:space="preserve"> 3) бросок</w:t>
            </w:r>
          </w:p>
        </w:tc>
        <w:tc>
          <w:tcPr>
            <w:tcW w:w="3828" w:type="dxa"/>
          </w:tcPr>
          <w:p w:rsidR="001739AA" w:rsidRPr="00B259F3" w:rsidRDefault="001739AA" w:rsidP="002347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59F3">
              <w:rPr>
                <w:rFonts w:ascii="Times New Roman" w:hAnsi="Times New Roman"/>
                <w:sz w:val="24"/>
                <w:szCs w:val="24"/>
              </w:rPr>
              <w:t xml:space="preserve"> В) левой рукой</w:t>
            </w:r>
          </w:p>
        </w:tc>
      </w:tr>
      <w:tr w:rsidR="001739AA" w:rsidRPr="00B259F3" w:rsidTr="002347C5">
        <w:tc>
          <w:tcPr>
            <w:tcW w:w="3510" w:type="dxa"/>
          </w:tcPr>
          <w:p w:rsidR="001739AA" w:rsidRPr="00B259F3" w:rsidRDefault="001739AA" w:rsidP="002347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59F3">
              <w:rPr>
                <w:rFonts w:ascii="Times New Roman" w:hAnsi="Times New Roman"/>
                <w:sz w:val="24"/>
                <w:szCs w:val="24"/>
              </w:rPr>
              <w:t xml:space="preserve"> 4) ловля</w:t>
            </w:r>
          </w:p>
        </w:tc>
        <w:tc>
          <w:tcPr>
            <w:tcW w:w="3828" w:type="dxa"/>
          </w:tcPr>
          <w:p w:rsidR="001739AA" w:rsidRPr="00B259F3" w:rsidRDefault="001739AA" w:rsidP="002347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59F3">
              <w:rPr>
                <w:rFonts w:ascii="Times New Roman" w:hAnsi="Times New Roman"/>
                <w:sz w:val="24"/>
                <w:szCs w:val="24"/>
              </w:rPr>
              <w:t xml:space="preserve"> Г) встречная</w:t>
            </w:r>
          </w:p>
        </w:tc>
      </w:tr>
      <w:tr w:rsidR="001739AA" w:rsidRPr="00B259F3" w:rsidTr="002347C5">
        <w:tc>
          <w:tcPr>
            <w:tcW w:w="3510" w:type="dxa"/>
          </w:tcPr>
          <w:p w:rsidR="001739AA" w:rsidRPr="00B259F3" w:rsidRDefault="001739AA" w:rsidP="002347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59F3">
              <w:rPr>
                <w:rFonts w:ascii="Times New Roman" w:hAnsi="Times New Roman"/>
                <w:sz w:val="24"/>
                <w:szCs w:val="24"/>
              </w:rPr>
              <w:t xml:space="preserve"> 5) передача</w:t>
            </w:r>
          </w:p>
        </w:tc>
        <w:tc>
          <w:tcPr>
            <w:tcW w:w="3828" w:type="dxa"/>
          </w:tcPr>
          <w:p w:rsidR="001739AA" w:rsidRPr="00B259F3" w:rsidRDefault="001739AA" w:rsidP="002347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9F3">
              <w:rPr>
                <w:rFonts w:ascii="Times New Roman" w:hAnsi="Times New Roman"/>
                <w:sz w:val="24"/>
                <w:szCs w:val="24"/>
              </w:rPr>
              <w:t xml:space="preserve"> Д) в прыжке</w:t>
            </w:r>
          </w:p>
        </w:tc>
      </w:tr>
    </w:tbl>
    <w:p w:rsidR="001739AA" w:rsidRPr="00B259F3" w:rsidRDefault="001739AA" w:rsidP="002C057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1739AA" w:rsidRPr="00B259F3" w:rsidRDefault="001739AA" w:rsidP="002C057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739AA" w:rsidRPr="00B259F3" w:rsidRDefault="001739AA" w:rsidP="002C057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259F3">
        <w:rPr>
          <w:rFonts w:ascii="Times New Roman" w:hAnsi="Times New Roman"/>
          <w:sz w:val="24"/>
          <w:szCs w:val="24"/>
          <w:lang w:eastAsia="ru-RU"/>
        </w:rPr>
        <w:t>23.  Укажите последовательность обучения технике подач в волейболе</w:t>
      </w:r>
    </w:p>
    <w:p w:rsidR="001739AA" w:rsidRPr="00B259F3" w:rsidRDefault="001739AA" w:rsidP="002C057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259F3">
        <w:rPr>
          <w:rFonts w:ascii="Times New Roman" w:hAnsi="Times New Roman"/>
          <w:sz w:val="24"/>
          <w:szCs w:val="24"/>
          <w:lang w:eastAsia="ru-RU"/>
        </w:rPr>
        <w:t>1. Нижняя боковая, 2. Верхняя боковая, 3. Нижняя прямая, 4. Чередование подач, 5. Верхняя прямая</w:t>
      </w:r>
    </w:p>
    <w:p w:rsidR="001739AA" w:rsidRPr="00B259F3" w:rsidRDefault="001739AA" w:rsidP="002C057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259F3">
        <w:rPr>
          <w:rFonts w:ascii="Times New Roman" w:hAnsi="Times New Roman"/>
          <w:sz w:val="24"/>
          <w:szCs w:val="24"/>
          <w:lang w:eastAsia="ru-RU"/>
        </w:rPr>
        <w:t>А) 1, 3, 4, 5, 2</w:t>
      </w:r>
    </w:p>
    <w:p w:rsidR="001739AA" w:rsidRPr="00B259F3" w:rsidRDefault="001739AA" w:rsidP="002C057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259F3">
        <w:rPr>
          <w:rFonts w:ascii="Times New Roman" w:hAnsi="Times New Roman"/>
          <w:sz w:val="24"/>
          <w:szCs w:val="24"/>
          <w:lang w:eastAsia="ru-RU"/>
        </w:rPr>
        <w:t>Б) 3, 1, 5, 2, 4</w:t>
      </w:r>
    </w:p>
    <w:p w:rsidR="001739AA" w:rsidRPr="00B259F3" w:rsidRDefault="001739AA" w:rsidP="002C057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259F3">
        <w:rPr>
          <w:rFonts w:ascii="Times New Roman" w:hAnsi="Times New Roman"/>
          <w:sz w:val="24"/>
          <w:szCs w:val="24"/>
          <w:lang w:eastAsia="ru-RU"/>
        </w:rPr>
        <w:t>В) 2, 1, 3, 5, 4</w:t>
      </w:r>
    </w:p>
    <w:p w:rsidR="001739AA" w:rsidRPr="00B259F3" w:rsidRDefault="001739AA" w:rsidP="0045315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259F3">
        <w:rPr>
          <w:rFonts w:ascii="Times New Roman" w:hAnsi="Times New Roman"/>
          <w:sz w:val="24"/>
          <w:szCs w:val="24"/>
          <w:lang w:eastAsia="ru-RU"/>
        </w:rPr>
        <w:t>Г) 1, 2,3, 4, 5.</w:t>
      </w:r>
    </w:p>
    <w:p w:rsidR="001739AA" w:rsidRPr="00B259F3" w:rsidRDefault="001739AA" w:rsidP="002C0576">
      <w:pPr>
        <w:spacing w:after="0"/>
        <w:rPr>
          <w:rFonts w:ascii="Times New Roman" w:eastAsia="TimesNewRomanPS-ItalicMT" w:hAnsi="Times New Roman"/>
          <w:iCs/>
          <w:sz w:val="24"/>
          <w:szCs w:val="24"/>
        </w:rPr>
      </w:pPr>
    </w:p>
    <w:p w:rsidR="001739AA" w:rsidRPr="00B259F3" w:rsidRDefault="001739AA" w:rsidP="002C0576">
      <w:pPr>
        <w:spacing w:after="0"/>
        <w:rPr>
          <w:rFonts w:ascii="Times New Roman" w:eastAsia="TimesNewRomanPS-ItalicMT" w:hAnsi="Times New Roman"/>
          <w:i/>
          <w:iCs/>
          <w:sz w:val="24"/>
          <w:szCs w:val="24"/>
        </w:rPr>
      </w:pPr>
      <w:r w:rsidRPr="00B259F3">
        <w:rPr>
          <w:rFonts w:ascii="Times New Roman" w:eastAsia="TimesNewRomanPS-ItalicMT" w:hAnsi="Times New Roman"/>
          <w:iCs/>
          <w:sz w:val="24"/>
          <w:szCs w:val="24"/>
        </w:rPr>
        <w:t>24. Перечислите  разновидности силовых способностей спортсмена.</w:t>
      </w:r>
    </w:p>
    <w:p w:rsidR="001739AA" w:rsidRPr="00B259F3" w:rsidRDefault="001739AA" w:rsidP="002C0576">
      <w:pPr>
        <w:spacing w:after="0"/>
        <w:rPr>
          <w:rFonts w:ascii="Times New Roman" w:eastAsia="TimesNewRomanPS-ItalicMT" w:hAnsi="Times New Roman"/>
          <w:iCs/>
          <w:sz w:val="24"/>
          <w:szCs w:val="24"/>
        </w:rPr>
      </w:pPr>
    </w:p>
    <w:p w:rsidR="001739AA" w:rsidRPr="00B259F3" w:rsidRDefault="001739AA" w:rsidP="002C05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  <w:shd w:val="clear" w:color="auto" w:fill="FFFFFF"/>
        </w:rPr>
        <w:t>25.</w:t>
      </w:r>
      <w:r w:rsidRPr="00B259F3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 Какой технический прием игры в баскетбол изображён на рисунке.</w:t>
      </w:r>
    </w:p>
    <w:p w:rsidR="001739AA" w:rsidRPr="00B259F3" w:rsidRDefault="001739AA" w:rsidP="004F6805">
      <w:pPr>
        <w:jc w:val="both"/>
        <w:rPr>
          <w:rFonts w:ascii="Times New Roman" w:hAnsi="Times New Roman"/>
          <w:sz w:val="24"/>
          <w:szCs w:val="24"/>
        </w:rPr>
      </w:pPr>
      <w:r w:rsidRPr="0086079E"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https://fsd.multiurok.ru/html/2022/12/15/s_639b50bce0e49/phpGBTxDx_Teoretiko-metodicheskie-zadaniya-7-8-klass-fizich.-kultura_html_da50e766fc51478f.png" style="width:259.8pt;height:91.8pt;visibility:visible">
            <v:imagedata r:id="rId7" o:title="" croptop="-1747f" cropright="14942f"/>
          </v:shape>
        </w:pict>
      </w:r>
    </w:p>
    <w:p w:rsidR="001739AA" w:rsidRPr="00B259F3" w:rsidRDefault="001739AA" w:rsidP="00CB54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>26. Решите кроссворд</w:t>
      </w:r>
    </w:p>
    <w:p w:rsidR="001739AA" w:rsidRPr="00B259F3" w:rsidRDefault="001739AA" w:rsidP="00CB54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  <w:u w:val="single"/>
        </w:rPr>
        <w:t>по горизонтали</w:t>
      </w:r>
      <w:r w:rsidRPr="00B259F3">
        <w:rPr>
          <w:rFonts w:ascii="Times New Roman" w:hAnsi="Times New Roman"/>
          <w:sz w:val="24"/>
          <w:szCs w:val="24"/>
        </w:rPr>
        <w:t>:</w:t>
      </w:r>
    </w:p>
    <w:p w:rsidR="001739AA" w:rsidRPr="00B259F3" w:rsidRDefault="001739AA" w:rsidP="00CB54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>1.</w:t>
      </w:r>
      <w:r w:rsidRPr="00B259F3">
        <w:rPr>
          <w:rFonts w:ascii="Times New Roman" w:hAnsi="Times New Roman"/>
          <w:sz w:val="24"/>
          <w:szCs w:val="24"/>
        </w:rPr>
        <w:tab/>
        <w:t xml:space="preserve">площадка для соревнований по тяжелой атлетике; </w:t>
      </w:r>
    </w:p>
    <w:p w:rsidR="001739AA" w:rsidRPr="00B259F3" w:rsidRDefault="001739AA" w:rsidP="00CB54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>4.</w:t>
      </w:r>
      <w:r w:rsidRPr="00B259F3">
        <w:rPr>
          <w:rFonts w:ascii="Times New Roman" w:hAnsi="Times New Roman"/>
          <w:sz w:val="24"/>
          <w:szCs w:val="24"/>
        </w:rPr>
        <w:tab/>
        <w:t xml:space="preserve">игра, где деревянные рюхи выбивают палкой с площадки; </w:t>
      </w:r>
    </w:p>
    <w:p w:rsidR="001739AA" w:rsidRPr="00B259F3" w:rsidRDefault="001739AA" w:rsidP="00CB54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>6.</w:t>
      </w:r>
      <w:r w:rsidRPr="00B259F3">
        <w:rPr>
          <w:rFonts w:ascii="Times New Roman" w:hAnsi="Times New Roman"/>
          <w:sz w:val="24"/>
          <w:szCs w:val="24"/>
        </w:rPr>
        <w:tab/>
        <w:t>площадка для тенниса;</w:t>
      </w:r>
    </w:p>
    <w:p w:rsidR="001739AA" w:rsidRPr="00B259F3" w:rsidRDefault="001739AA" w:rsidP="00CB54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  <w:u w:val="single"/>
        </w:rPr>
        <w:t>по вертикали</w:t>
      </w:r>
      <w:r w:rsidRPr="00B259F3">
        <w:rPr>
          <w:rFonts w:ascii="Times New Roman" w:hAnsi="Times New Roman"/>
          <w:sz w:val="24"/>
          <w:szCs w:val="24"/>
        </w:rPr>
        <w:t xml:space="preserve">: </w:t>
      </w:r>
    </w:p>
    <w:p w:rsidR="001739AA" w:rsidRPr="00B259F3" w:rsidRDefault="001739AA" w:rsidP="00CB54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>2. сооружение со специально оборудованными площадками для спортивных состязаний, занятий и с трибунами для зрителей;</w:t>
      </w:r>
      <w:r w:rsidRPr="00B259F3">
        <w:rPr>
          <w:rFonts w:ascii="Times New Roman" w:hAnsi="Times New Roman"/>
          <w:sz w:val="24"/>
          <w:szCs w:val="24"/>
        </w:rPr>
        <w:tab/>
      </w:r>
    </w:p>
    <w:p w:rsidR="001739AA" w:rsidRPr="00B259F3" w:rsidRDefault="001739AA" w:rsidP="00CB54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>3. состязания в преодолении препятствий городского пространства;</w:t>
      </w:r>
    </w:p>
    <w:p w:rsidR="001739AA" w:rsidRPr="00B259F3" w:rsidRDefault="001739AA" w:rsidP="00CB54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59F3">
        <w:rPr>
          <w:rFonts w:ascii="Times New Roman" w:hAnsi="Times New Roman"/>
          <w:sz w:val="24"/>
          <w:szCs w:val="24"/>
        </w:rPr>
        <w:t>5.</w:t>
      </w:r>
      <w:r w:rsidRPr="00B259F3">
        <w:rPr>
          <w:rFonts w:ascii="Times New Roman" w:hAnsi="Times New Roman"/>
          <w:sz w:val="24"/>
          <w:szCs w:val="24"/>
        </w:rPr>
        <w:tab/>
        <w:t>мат для дзюдо.</w:t>
      </w:r>
    </w:p>
    <w:p w:rsidR="001739AA" w:rsidRPr="00B259F3" w:rsidRDefault="001739AA" w:rsidP="002C057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739AA" w:rsidRPr="00B259F3" w:rsidRDefault="001739AA" w:rsidP="000571C3">
      <w:pPr>
        <w:spacing w:after="0"/>
        <w:rPr>
          <w:rFonts w:ascii="Times New Roman" w:eastAsia="TimesNewRomanPS-ItalicMT" w:hAnsi="Times New Roman"/>
          <w:iCs/>
          <w:sz w:val="24"/>
          <w:szCs w:val="24"/>
        </w:rPr>
      </w:pPr>
      <w:r w:rsidRPr="00B259F3">
        <w:rPr>
          <w:rFonts w:ascii="Times New Roman" w:eastAsia="TimesNewRomanPS-ItalicMT" w:hAnsi="Times New Roman"/>
          <w:iCs/>
          <w:sz w:val="24"/>
          <w:szCs w:val="24"/>
        </w:rPr>
        <w:t>27.</w:t>
      </w:r>
      <w:r w:rsidRPr="00B259F3">
        <w:rPr>
          <w:rFonts w:ascii="Times New Roman" w:hAnsi="Times New Roman"/>
          <w:i/>
          <w:iCs/>
          <w:kern w:val="24"/>
          <w:position w:val="1"/>
          <w:sz w:val="24"/>
          <w:szCs w:val="24"/>
          <w:lang w:eastAsia="ru-RU"/>
        </w:rPr>
        <w:t xml:space="preserve"> </w:t>
      </w:r>
      <w:r w:rsidRPr="00B259F3">
        <w:rPr>
          <w:rFonts w:ascii="Times New Roman" w:eastAsia="TimesNewRomanPS-ItalicMT" w:hAnsi="Times New Roman"/>
          <w:iCs/>
          <w:sz w:val="24"/>
          <w:szCs w:val="24"/>
        </w:rPr>
        <w:t>Решите задачу</w:t>
      </w:r>
    </w:p>
    <w:p w:rsidR="001739AA" w:rsidRPr="00B259F3" w:rsidRDefault="001739AA" w:rsidP="00DE6E4F">
      <w:pPr>
        <w:spacing w:after="0"/>
        <w:ind w:firstLine="708"/>
        <w:jc w:val="both"/>
        <w:rPr>
          <w:rFonts w:ascii="Times New Roman" w:eastAsia="TimesNewRomanPS-ItalicMT" w:hAnsi="Times New Roman"/>
          <w:iCs/>
          <w:sz w:val="24"/>
          <w:szCs w:val="24"/>
        </w:rPr>
      </w:pPr>
      <w:r w:rsidRPr="00B259F3">
        <w:rPr>
          <w:rFonts w:ascii="Times New Roman" w:eastAsia="TimesNewRomanPS-ItalicMT" w:hAnsi="Times New Roman"/>
          <w:iCs/>
          <w:sz w:val="24"/>
          <w:szCs w:val="24"/>
        </w:rPr>
        <w:t xml:space="preserve">Павел, выполняя приседания со штангой весом </w:t>
      </w:r>
      <w:smartTag w:uri="urn:schemas-microsoft-com:office:smarttags" w:element="metricconverter">
        <w:smartTagPr>
          <w:attr w:name="ProductID" w:val="55 кг"/>
        </w:smartTagPr>
        <w:r w:rsidRPr="00B259F3">
          <w:rPr>
            <w:rFonts w:ascii="Times New Roman" w:eastAsia="TimesNewRomanPS-ItalicMT" w:hAnsi="Times New Roman"/>
            <w:iCs/>
            <w:sz w:val="24"/>
            <w:szCs w:val="24"/>
          </w:rPr>
          <w:t>55 кг</w:t>
        </w:r>
      </w:smartTag>
      <w:r w:rsidRPr="00B259F3">
        <w:rPr>
          <w:rFonts w:ascii="Times New Roman" w:eastAsia="TimesNewRomanPS-ItalicMT" w:hAnsi="Times New Roman"/>
          <w:iCs/>
          <w:sz w:val="24"/>
          <w:szCs w:val="24"/>
        </w:rPr>
        <w:t>, сделал 4 серии по 10 повторений. Посчитайте суммарный объём нагрузки в данном упражнении. Ответ укажите цифрами в кг.</w:t>
      </w:r>
    </w:p>
    <w:p w:rsidR="001739AA" w:rsidRPr="00B259F3" w:rsidRDefault="001739AA" w:rsidP="003A5F05">
      <w:pPr>
        <w:spacing w:after="12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739AA" w:rsidRPr="00B259F3" w:rsidRDefault="001739AA" w:rsidP="009B179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739AA" w:rsidRPr="00B259F3" w:rsidRDefault="001739AA" w:rsidP="009B179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739AA" w:rsidRPr="00B259F3" w:rsidRDefault="001739AA" w:rsidP="009B179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739AA" w:rsidRPr="00B259F3" w:rsidRDefault="001739AA" w:rsidP="005A3FF4">
      <w:pPr>
        <w:spacing w:after="0"/>
        <w:rPr>
          <w:rFonts w:ascii="Times New Roman" w:hAnsi="Times New Roman"/>
          <w:b/>
          <w:sz w:val="24"/>
          <w:szCs w:val="24"/>
        </w:rPr>
      </w:pPr>
    </w:p>
    <w:sectPr w:rsidR="001739AA" w:rsidRPr="00B259F3" w:rsidSect="00441F73">
      <w:footerReference w:type="default" r:id="rId8"/>
      <w:pgSz w:w="11906" w:h="16838"/>
      <w:pgMar w:top="899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9AA" w:rsidRDefault="001739AA" w:rsidP="008F3005">
      <w:pPr>
        <w:spacing w:after="0" w:line="240" w:lineRule="auto"/>
      </w:pPr>
      <w:r>
        <w:separator/>
      </w:r>
    </w:p>
  </w:endnote>
  <w:endnote w:type="continuationSeparator" w:id="0">
    <w:p w:rsidR="001739AA" w:rsidRDefault="001739AA" w:rsidP="008F30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Italic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9AA" w:rsidRDefault="001739AA">
    <w:pPr>
      <w:pStyle w:val="Footer"/>
      <w:jc w:val="center"/>
    </w:pPr>
    <w:fldSimple w:instr=" PAGE   \* MERGEFORMAT ">
      <w:r>
        <w:rPr>
          <w:noProof/>
        </w:rPr>
        <w:t>1</w:t>
      </w:r>
    </w:fldSimple>
  </w:p>
  <w:p w:rsidR="001739AA" w:rsidRDefault="001739A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9AA" w:rsidRDefault="001739AA" w:rsidP="008F3005">
      <w:pPr>
        <w:spacing w:after="0" w:line="240" w:lineRule="auto"/>
      </w:pPr>
      <w:r>
        <w:separator/>
      </w:r>
    </w:p>
  </w:footnote>
  <w:footnote w:type="continuationSeparator" w:id="0">
    <w:p w:rsidR="001739AA" w:rsidRDefault="001739AA" w:rsidP="008F30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5C6F5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34005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9426C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9424B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B28A3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B76F3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B8426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98A1A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3DADD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60C2E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3C36EEA"/>
    <w:multiLevelType w:val="multilevel"/>
    <w:tmpl w:val="A5C86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9B523E6"/>
    <w:multiLevelType w:val="hybridMultilevel"/>
    <w:tmpl w:val="2CB442DC"/>
    <w:lvl w:ilvl="0" w:tplc="362C8740">
      <w:start w:val="27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51A1E35"/>
    <w:multiLevelType w:val="hybridMultilevel"/>
    <w:tmpl w:val="317010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3005"/>
    <w:rsid w:val="0000461E"/>
    <w:rsid w:val="00011078"/>
    <w:rsid w:val="00012710"/>
    <w:rsid w:val="000143CB"/>
    <w:rsid w:val="00046EE0"/>
    <w:rsid w:val="00052BA1"/>
    <w:rsid w:val="000571C3"/>
    <w:rsid w:val="00061132"/>
    <w:rsid w:val="000A2C44"/>
    <w:rsid w:val="000A2C8F"/>
    <w:rsid w:val="000B2643"/>
    <w:rsid w:val="000B6786"/>
    <w:rsid w:val="000C0646"/>
    <w:rsid w:val="000D60FA"/>
    <w:rsid w:val="000E7B0D"/>
    <w:rsid w:val="000F41C6"/>
    <w:rsid w:val="00115177"/>
    <w:rsid w:val="00123F3D"/>
    <w:rsid w:val="001344AC"/>
    <w:rsid w:val="001739AA"/>
    <w:rsid w:val="001A201C"/>
    <w:rsid w:val="001A645C"/>
    <w:rsid w:val="001C7017"/>
    <w:rsid w:val="001C7185"/>
    <w:rsid w:val="001C7382"/>
    <w:rsid w:val="001D3036"/>
    <w:rsid w:val="001E7AAC"/>
    <w:rsid w:val="001F720E"/>
    <w:rsid w:val="0020167F"/>
    <w:rsid w:val="00204FD2"/>
    <w:rsid w:val="0020607A"/>
    <w:rsid w:val="002347C5"/>
    <w:rsid w:val="00270FD7"/>
    <w:rsid w:val="00281369"/>
    <w:rsid w:val="0028403D"/>
    <w:rsid w:val="002B7B97"/>
    <w:rsid w:val="002C0576"/>
    <w:rsid w:val="002E673C"/>
    <w:rsid w:val="002E7D98"/>
    <w:rsid w:val="00302535"/>
    <w:rsid w:val="003115CD"/>
    <w:rsid w:val="0032743A"/>
    <w:rsid w:val="00334402"/>
    <w:rsid w:val="00341C24"/>
    <w:rsid w:val="00380EBD"/>
    <w:rsid w:val="00381923"/>
    <w:rsid w:val="003869E8"/>
    <w:rsid w:val="003A5F05"/>
    <w:rsid w:val="003C28ED"/>
    <w:rsid w:val="003E1D4F"/>
    <w:rsid w:val="003F46AF"/>
    <w:rsid w:val="004122E2"/>
    <w:rsid w:val="00436870"/>
    <w:rsid w:val="004369C5"/>
    <w:rsid w:val="00441F73"/>
    <w:rsid w:val="0045315A"/>
    <w:rsid w:val="004634CE"/>
    <w:rsid w:val="0046542E"/>
    <w:rsid w:val="004A3A6B"/>
    <w:rsid w:val="004E25C8"/>
    <w:rsid w:val="004F6805"/>
    <w:rsid w:val="005223BF"/>
    <w:rsid w:val="005279E8"/>
    <w:rsid w:val="0053080F"/>
    <w:rsid w:val="0053503B"/>
    <w:rsid w:val="0053663A"/>
    <w:rsid w:val="0054547E"/>
    <w:rsid w:val="00575817"/>
    <w:rsid w:val="00586A4A"/>
    <w:rsid w:val="00594073"/>
    <w:rsid w:val="00594372"/>
    <w:rsid w:val="005A3FF4"/>
    <w:rsid w:val="005A713D"/>
    <w:rsid w:val="005D09AD"/>
    <w:rsid w:val="005E4A29"/>
    <w:rsid w:val="005F7079"/>
    <w:rsid w:val="00640A6A"/>
    <w:rsid w:val="00654222"/>
    <w:rsid w:val="00655068"/>
    <w:rsid w:val="00665068"/>
    <w:rsid w:val="006863AD"/>
    <w:rsid w:val="00686641"/>
    <w:rsid w:val="006C2994"/>
    <w:rsid w:val="006D0F10"/>
    <w:rsid w:val="006D4F74"/>
    <w:rsid w:val="006D5638"/>
    <w:rsid w:val="006D75E6"/>
    <w:rsid w:val="006E3450"/>
    <w:rsid w:val="006E60F2"/>
    <w:rsid w:val="006F4337"/>
    <w:rsid w:val="006F48F6"/>
    <w:rsid w:val="00706AB3"/>
    <w:rsid w:val="0074466B"/>
    <w:rsid w:val="007631C6"/>
    <w:rsid w:val="00777E17"/>
    <w:rsid w:val="007800EA"/>
    <w:rsid w:val="007834DC"/>
    <w:rsid w:val="007C1357"/>
    <w:rsid w:val="007C23F9"/>
    <w:rsid w:val="007D1563"/>
    <w:rsid w:val="007D1B25"/>
    <w:rsid w:val="007D5261"/>
    <w:rsid w:val="00800095"/>
    <w:rsid w:val="0080172F"/>
    <w:rsid w:val="00823CA9"/>
    <w:rsid w:val="0082651F"/>
    <w:rsid w:val="0086079E"/>
    <w:rsid w:val="008627B6"/>
    <w:rsid w:val="008B303D"/>
    <w:rsid w:val="008F143F"/>
    <w:rsid w:val="008F3005"/>
    <w:rsid w:val="009150F5"/>
    <w:rsid w:val="00915A3A"/>
    <w:rsid w:val="00945933"/>
    <w:rsid w:val="00950F3F"/>
    <w:rsid w:val="009A27BC"/>
    <w:rsid w:val="009A506D"/>
    <w:rsid w:val="009B1794"/>
    <w:rsid w:val="009B3BBE"/>
    <w:rsid w:val="009B4D8A"/>
    <w:rsid w:val="009C13C0"/>
    <w:rsid w:val="009C57E4"/>
    <w:rsid w:val="00A00786"/>
    <w:rsid w:val="00A03DB2"/>
    <w:rsid w:val="00A5052A"/>
    <w:rsid w:val="00A56199"/>
    <w:rsid w:val="00A67304"/>
    <w:rsid w:val="00AD1A21"/>
    <w:rsid w:val="00AD377F"/>
    <w:rsid w:val="00AD7437"/>
    <w:rsid w:val="00AE6652"/>
    <w:rsid w:val="00AF67B8"/>
    <w:rsid w:val="00B11696"/>
    <w:rsid w:val="00B259F3"/>
    <w:rsid w:val="00B61E76"/>
    <w:rsid w:val="00B6370F"/>
    <w:rsid w:val="00B86E34"/>
    <w:rsid w:val="00B86FF8"/>
    <w:rsid w:val="00B900C4"/>
    <w:rsid w:val="00B9039C"/>
    <w:rsid w:val="00BA027E"/>
    <w:rsid w:val="00BA3178"/>
    <w:rsid w:val="00BB37F8"/>
    <w:rsid w:val="00BE6852"/>
    <w:rsid w:val="00BF0AE9"/>
    <w:rsid w:val="00BF1A10"/>
    <w:rsid w:val="00C57B0D"/>
    <w:rsid w:val="00C62911"/>
    <w:rsid w:val="00C7140F"/>
    <w:rsid w:val="00C764ED"/>
    <w:rsid w:val="00C81EB2"/>
    <w:rsid w:val="00C84B53"/>
    <w:rsid w:val="00CA156B"/>
    <w:rsid w:val="00CA51D0"/>
    <w:rsid w:val="00CB5428"/>
    <w:rsid w:val="00CD63AA"/>
    <w:rsid w:val="00CE5F29"/>
    <w:rsid w:val="00CE7C3B"/>
    <w:rsid w:val="00CF099A"/>
    <w:rsid w:val="00CF0DF2"/>
    <w:rsid w:val="00CF1650"/>
    <w:rsid w:val="00CF1CC3"/>
    <w:rsid w:val="00CF30E8"/>
    <w:rsid w:val="00D064CC"/>
    <w:rsid w:val="00D138BB"/>
    <w:rsid w:val="00D2602C"/>
    <w:rsid w:val="00D36E0B"/>
    <w:rsid w:val="00D56274"/>
    <w:rsid w:val="00D619F2"/>
    <w:rsid w:val="00D62798"/>
    <w:rsid w:val="00D65457"/>
    <w:rsid w:val="00D94F9E"/>
    <w:rsid w:val="00DA5A33"/>
    <w:rsid w:val="00DB2EDC"/>
    <w:rsid w:val="00DD2CB7"/>
    <w:rsid w:val="00DD718A"/>
    <w:rsid w:val="00DE6E4F"/>
    <w:rsid w:val="00DF1A57"/>
    <w:rsid w:val="00E041D3"/>
    <w:rsid w:val="00E37D39"/>
    <w:rsid w:val="00E42774"/>
    <w:rsid w:val="00E44F14"/>
    <w:rsid w:val="00E51767"/>
    <w:rsid w:val="00E562F0"/>
    <w:rsid w:val="00E630F1"/>
    <w:rsid w:val="00E63E14"/>
    <w:rsid w:val="00E9469F"/>
    <w:rsid w:val="00EA2719"/>
    <w:rsid w:val="00EC2660"/>
    <w:rsid w:val="00ED125D"/>
    <w:rsid w:val="00ED337E"/>
    <w:rsid w:val="00F05C3D"/>
    <w:rsid w:val="00F404DE"/>
    <w:rsid w:val="00F47B81"/>
    <w:rsid w:val="00F57642"/>
    <w:rsid w:val="00F92271"/>
    <w:rsid w:val="00FA2874"/>
    <w:rsid w:val="00FB6B19"/>
    <w:rsid w:val="00FC2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185"/>
    <w:pPr>
      <w:spacing w:after="200" w:line="276" w:lineRule="auto"/>
    </w:pPr>
    <w:rPr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BE685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6079E"/>
    <w:rPr>
      <w:rFonts w:ascii="Cambria" w:hAnsi="Cambria" w:cs="Times New Roman"/>
      <w:b/>
      <w:bCs/>
      <w:sz w:val="26"/>
      <w:szCs w:val="26"/>
      <w:lang w:eastAsia="en-US"/>
    </w:rPr>
  </w:style>
  <w:style w:type="paragraph" w:styleId="NoSpacing">
    <w:name w:val="No Spacing"/>
    <w:uiPriority w:val="99"/>
    <w:qFormat/>
    <w:rsid w:val="001C7185"/>
    <w:rPr>
      <w:lang w:eastAsia="en-US"/>
    </w:rPr>
  </w:style>
  <w:style w:type="paragraph" w:styleId="Header">
    <w:name w:val="header"/>
    <w:basedOn w:val="Normal"/>
    <w:link w:val="HeaderChar"/>
    <w:uiPriority w:val="99"/>
    <w:semiHidden/>
    <w:rsid w:val="008F30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F300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F30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F3005"/>
    <w:rPr>
      <w:rFonts w:cs="Times New Roman"/>
    </w:rPr>
  </w:style>
  <w:style w:type="table" w:styleId="TableGrid">
    <w:name w:val="Table Grid"/>
    <w:basedOn w:val="TableNormal"/>
    <w:uiPriority w:val="99"/>
    <w:rsid w:val="0074466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74466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1F72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86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86FF8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EC266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99"/>
    <w:rsid w:val="00ED337E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/>
    </w:rPr>
  </w:style>
  <w:style w:type="paragraph" w:customStyle="1" w:styleId="richfactdown-paragraph">
    <w:name w:val="richfactdown-paragraph"/>
    <w:basedOn w:val="Normal"/>
    <w:uiPriority w:val="99"/>
    <w:rsid w:val="000E7B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0E7B0D"/>
    <w:rPr>
      <w:rFonts w:cs="Times New Roman"/>
      <w:b/>
      <w:bCs/>
    </w:rPr>
  </w:style>
  <w:style w:type="paragraph" w:customStyle="1" w:styleId="normal0">
    <w:name w:val="normal"/>
    <w:uiPriority w:val="99"/>
    <w:rsid w:val="006D5638"/>
    <w:pPr>
      <w:spacing w:line="276" w:lineRule="auto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369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1167</TotalTime>
  <Pages>4</Pages>
  <Words>970</Words>
  <Characters>5531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74</cp:revision>
  <cp:lastPrinted>2024-11-22T05:20:00Z</cp:lastPrinted>
  <dcterms:created xsi:type="dcterms:W3CDTF">2024-09-15T03:37:00Z</dcterms:created>
  <dcterms:modified xsi:type="dcterms:W3CDTF">2024-11-22T06:58:00Z</dcterms:modified>
</cp:coreProperties>
</file>